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C45" w:rsidRDefault="003A7C45" w:rsidP="00FF5F34">
      <w:pPr>
        <w:jc w:val="center"/>
        <w:rPr>
          <w:b/>
          <w:sz w:val="24"/>
          <w:szCs w:val="24"/>
          <w:lang w:val="ru-RU"/>
        </w:rPr>
      </w:pPr>
      <w:r w:rsidRPr="00521C48">
        <w:rPr>
          <w:b/>
          <w:sz w:val="24"/>
          <w:szCs w:val="24"/>
          <w:lang w:val="ru-RU"/>
        </w:rPr>
        <w:t>ДОГОВОР №________</w:t>
      </w:r>
    </w:p>
    <w:p w:rsidR="003A7C45" w:rsidRDefault="003A7C45" w:rsidP="00564D15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на проведение  </w:t>
      </w:r>
      <w:r w:rsidRPr="00521C48">
        <w:rPr>
          <w:b/>
          <w:sz w:val="24"/>
          <w:szCs w:val="24"/>
          <w:lang w:val="ru-RU"/>
        </w:rPr>
        <w:t xml:space="preserve">практики </w:t>
      </w:r>
    </w:p>
    <w:p w:rsidR="003A7C45" w:rsidRDefault="003A7C45" w:rsidP="00564D15">
      <w:pPr>
        <w:jc w:val="both"/>
        <w:rPr>
          <w:sz w:val="24"/>
          <w:szCs w:val="24"/>
          <w:lang w:val="ru-RU"/>
        </w:rPr>
      </w:pPr>
    </w:p>
    <w:p w:rsidR="003A7C45" w:rsidRPr="00C02189" w:rsidRDefault="003A7C45" w:rsidP="00564D15">
      <w:pPr>
        <w:jc w:val="both"/>
        <w:rPr>
          <w:sz w:val="24"/>
          <w:szCs w:val="24"/>
          <w:lang w:val="ru-RU"/>
        </w:rPr>
      </w:pPr>
      <w:r w:rsidRPr="00C02189">
        <w:rPr>
          <w:sz w:val="24"/>
          <w:szCs w:val="24"/>
          <w:lang w:val="ru-RU"/>
        </w:rPr>
        <w:t>г. Уфа</w:t>
      </w: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«____»____________20__г.</w:t>
      </w:r>
    </w:p>
    <w:p w:rsidR="003A7C45" w:rsidRPr="00521C48" w:rsidRDefault="003A7C45" w:rsidP="00564D15">
      <w:pPr>
        <w:jc w:val="center"/>
        <w:rPr>
          <w:b/>
          <w:sz w:val="24"/>
          <w:szCs w:val="24"/>
          <w:lang w:val="ru-RU"/>
        </w:rPr>
      </w:pPr>
    </w:p>
    <w:p w:rsidR="003A7C45" w:rsidRDefault="003A7C45" w:rsidP="005B230D">
      <w:pPr>
        <w:ind w:firstLine="74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Федеральное государственное бюджетное образовательное учреждение высшего образования  «</w:t>
      </w:r>
      <w:r w:rsidRPr="009622F2">
        <w:rPr>
          <w:sz w:val="24"/>
          <w:szCs w:val="24"/>
          <w:lang w:val="ru-RU"/>
        </w:rPr>
        <w:t>Башкирский государственный педагогический университет им. М. Акмуллы</w:t>
      </w:r>
      <w:r>
        <w:rPr>
          <w:sz w:val="24"/>
          <w:szCs w:val="24"/>
          <w:lang w:val="ru-RU"/>
        </w:rPr>
        <w:t>»</w:t>
      </w:r>
      <w:r w:rsidRPr="00521C48">
        <w:rPr>
          <w:sz w:val="24"/>
          <w:szCs w:val="24"/>
          <w:lang w:val="ru-RU"/>
        </w:rPr>
        <w:t>, именуемы</w:t>
      </w:r>
      <w:r>
        <w:rPr>
          <w:sz w:val="24"/>
          <w:szCs w:val="24"/>
          <w:lang w:val="ru-RU"/>
        </w:rPr>
        <w:t>й в дальнейшем «У</w:t>
      </w:r>
      <w:r w:rsidRPr="00521C48">
        <w:rPr>
          <w:sz w:val="24"/>
          <w:szCs w:val="24"/>
          <w:lang w:val="ru-RU"/>
        </w:rPr>
        <w:t>ниверситет»</w:t>
      </w:r>
      <w:r>
        <w:rPr>
          <w:sz w:val="24"/>
          <w:szCs w:val="24"/>
          <w:lang w:val="ru-RU"/>
        </w:rPr>
        <w:t>,</w:t>
      </w:r>
      <w:r w:rsidRPr="00521C48">
        <w:rPr>
          <w:sz w:val="24"/>
          <w:szCs w:val="24"/>
          <w:lang w:val="ru-RU"/>
        </w:rPr>
        <w:t xml:space="preserve"> в лице ректора</w:t>
      </w:r>
      <w:r>
        <w:rPr>
          <w:sz w:val="24"/>
          <w:szCs w:val="24"/>
          <w:lang w:val="ru-RU"/>
        </w:rPr>
        <w:t xml:space="preserve"> Р.М. Асадуллина,</w:t>
      </w:r>
      <w:r w:rsidRPr="00521C48">
        <w:rPr>
          <w:sz w:val="24"/>
          <w:szCs w:val="24"/>
          <w:lang w:val="ru-RU"/>
        </w:rPr>
        <w:t xml:space="preserve"> д</w:t>
      </w:r>
      <w:r>
        <w:rPr>
          <w:sz w:val="24"/>
          <w:szCs w:val="24"/>
          <w:lang w:val="ru-RU"/>
        </w:rPr>
        <w:t>ействующего на основании Устава</w:t>
      </w:r>
      <w:r w:rsidRPr="00F67E61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с одной стороны, и_______________________________________________________________________  _______________________________________________________________________________________</w:t>
      </w:r>
    </w:p>
    <w:p w:rsidR="003A7C45" w:rsidRDefault="003A7C45" w:rsidP="00F67E61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_______________________________________________________________________________________,</w:t>
      </w:r>
      <w:r w:rsidRPr="00521C48">
        <w:rPr>
          <w:sz w:val="24"/>
          <w:szCs w:val="24"/>
          <w:lang w:val="ru-RU"/>
        </w:rPr>
        <w:t xml:space="preserve"> </w:t>
      </w:r>
    </w:p>
    <w:p w:rsidR="003A7C45" w:rsidRPr="00521C48" w:rsidRDefault="003A7C45" w:rsidP="00564D15">
      <w:pPr>
        <w:jc w:val="center"/>
        <w:rPr>
          <w:sz w:val="20"/>
          <w:szCs w:val="20"/>
          <w:lang w:val="ru-RU"/>
        </w:rPr>
      </w:pPr>
      <w:r w:rsidRPr="00521C48">
        <w:rPr>
          <w:sz w:val="20"/>
          <w:szCs w:val="20"/>
          <w:lang w:val="ru-RU"/>
        </w:rPr>
        <w:t xml:space="preserve">       (наименование предприятия, организации, учреждения)</w:t>
      </w:r>
    </w:p>
    <w:p w:rsidR="003A7C45" w:rsidRPr="00521C48" w:rsidRDefault="003A7C45" w:rsidP="00564D15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именуемый в дальнейшем «</w:t>
      </w:r>
      <w:r w:rsidRPr="00016C72">
        <w:rPr>
          <w:color w:val="000000"/>
          <w:sz w:val="24"/>
          <w:szCs w:val="24"/>
          <w:lang w:val="ru-RU"/>
        </w:rPr>
        <w:t>Предприятие, Учреждение, Организация</w:t>
      </w:r>
      <w:r>
        <w:rPr>
          <w:sz w:val="24"/>
          <w:szCs w:val="24"/>
          <w:lang w:val="ru-RU"/>
        </w:rPr>
        <w:t xml:space="preserve">», </w:t>
      </w:r>
      <w:r w:rsidRPr="00521C48">
        <w:rPr>
          <w:sz w:val="24"/>
          <w:szCs w:val="24"/>
          <w:lang w:val="ru-RU"/>
        </w:rPr>
        <w:t>в лице</w:t>
      </w:r>
      <w:r>
        <w:rPr>
          <w:sz w:val="24"/>
          <w:szCs w:val="24"/>
          <w:lang w:val="ru-RU"/>
        </w:rPr>
        <w:t>____________________</w:t>
      </w:r>
      <w:r w:rsidRPr="00521C48">
        <w:rPr>
          <w:sz w:val="24"/>
          <w:szCs w:val="24"/>
          <w:lang w:val="ru-RU"/>
        </w:rPr>
        <w:t xml:space="preserve"> ______________________________________________</w:t>
      </w:r>
      <w:r>
        <w:rPr>
          <w:sz w:val="24"/>
          <w:szCs w:val="24"/>
          <w:lang w:val="ru-RU"/>
        </w:rPr>
        <w:t>_________________________________________,</w:t>
      </w:r>
      <w:r w:rsidRPr="00521C48">
        <w:rPr>
          <w:sz w:val="24"/>
          <w:szCs w:val="24"/>
          <w:lang w:val="ru-RU"/>
        </w:rPr>
        <w:t>действующего на основании</w:t>
      </w:r>
      <w:r>
        <w:rPr>
          <w:sz w:val="24"/>
          <w:szCs w:val="24"/>
          <w:lang w:val="ru-RU"/>
        </w:rPr>
        <w:t xml:space="preserve"> </w:t>
      </w:r>
      <w:r w:rsidRPr="00521C48">
        <w:rPr>
          <w:sz w:val="24"/>
          <w:szCs w:val="24"/>
          <w:lang w:val="ru-RU"/>
        </w:rPr>
        <w:t>______________________________________</w:t>
      </w:r>
      <w:r>
        <w:rPr>
          <w:sz w:val="24"/>
          <w:szCs w:val="24"/>
          <w:lang w:val="ru-RU"/>
        </w:rPr>
        <w:t>________________________</w:t>
      </w:r>
    </w:p>
    <w:p w:rsidR="003A7C45" w:rsidRDefault="003A7C45" w:rsidP="00BB49B4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           </w:t>
      </w:r>
      <w:r w:rsidRPr="00521C48">
        <w:rPr>
          <w:sz w:val="20"/>
          <w:szCs w:val="20"/>
          <w:lang w:val="ru-RU"/>
        </w:rPr>
        <w:t>(</w:t>
      </w:r>
      <w:r>
        <w:rPr>
          <w:sz w:val="20"/>
          <w:szCs w:val="20"/>
          <w:lang w:val="ru-RU"/>
        </w:rPr>
        <w:t>документ, удостоверяющий</w:t>
      </w:r>
      <w:r w:rsidRPr="009622F2">
        <w:rPr>
          <w:sz w:val="20"/>
          <w:szCs w:val="20"/>
          <w:lang w:val="ru-RU"/>
        </w:rPr>
        <w:t xml:space="preserve"> полномочия представителя Заказчика</w:t>
      </w:r>
      <w:r w:rsidRPr="00521C48">
        <w:rPr>
          <w:sz w:val="20"/>
          <w:szCs w:val="20"/>
          <w:lang w:val="ru-RU"/>
        </w:rPr>
        <w:t>)</w:t>
      </w:r>
    </w:p>
    <w:p w:rsidR="003A7C45" w:rsidRDefault="003A7C45" w:rsidP="00BB49B4">
      <w:pPr>
        <w:jc w:val="both"/>
        <w:rPr>
          <w:sz w:val="24"/>
          <w:szCs w:val="24"/>
          <w:lang w:val="ru-RU"/>
        </w:rPr>
      </w:pPr>
      <w:r w:rsidRPr="002C34B9">
        <w:rPr>
          <w:sz w:val="24"/>
          <w:szCs w:val="24"/>
          <w:lang w:val="ru-RU"/>
        </w:rPr>
        <w:t xml:space="preserve">с </w:t>
      </w:r>
      <w:r>
        <w:rPr>
          <w:sz w:val="24"/>
          <w:szCs w:val="24"/>
          <w:lang w:val="ru-RU"/>
        </w:rPr>
        <w:t>другой стороны, вместе именуемые «Стороны», заключили настоящий договор о нижеследующем:</w:t>
      </w:r>
    </w:p>
    <w:p w:rsidR="003A7C45" w:rsidRPr="00521C48" w:rsidRDefault="003A7C45" w:rsidP="00564D15">
      <w:pPr>
        <w:jc w:val="both"/>
        <w:rPr>
          <w:sz w:val="24"/>
          <w:szCs w:val="24"/>
          <w:lang w:val="ru-RU"/>
        </w:rPr>
      </w:pPr>
    </w:p>
    <w:p w:rsidR="003A7C45" w:rsidRPr="00FF5F34" w:rsidRDefault="003A7C45" w:rsidP="00FF5F34">
      <w:pPr>
        <w:numPr>
          <w:ilvl w:val="0"/>
          <w:numId w:val="2"/>
        </w:numPr>
        <w:jc w:val="center"/>
        <w:rPr>
          <w:b/>
          <w:sz w:val="24"/>
          <w:szCs w:val="24"/>
          <w:lang w:val="ru-RU"/>
        </w:rPr>
      </w:pPr>
      <w:r w:rsidRPr="00FF5F34">
        <w:rPr>
          <w:b/>
          <w:sz w:val="24"/>
          <w:szCs w:val="24"/>
          <w:lang w:val="ru-RU"/>
        </w:rPr>
        <w:t>ПРЕДМЕТ ДОГОВОРА</w:t>
      </w:r>
    </w:p>
    <w:p w:rsidR="003A7C45" w:rsidRPr="00FF5F34" w:rsidRDefault="003A7C45" w:rsidP="00E82B21">
      <w:pPr>
        <w:pStyle w:val="ListParagraph"/>
        <w:numPr>
          <w:ilvl w:val="1"/>
          <w:numId w:val="2"/>
        </w:numPr>
        <w:tabs>
          <w:tab w:val="clear" w:pos="720"/>
          <w:tab w:val="num" w:pos="0"/>
        </w:tabs>
        <w:ind w:left="0" w:firstLine="0"/>
        <w:jc w:val="both"/>
        <w:rPr>
          <w:sz w:val="24"/>
          <w:szCs w:val="24"/>
          <w:lang w:val="ru-RU"/>
        </w:rPr>
      </w:pPr>
      <w:r w:rsidRPr="00FF5F34">
        <w:rPr>
          <w:sz w:val="24"/>
          <w:szCs w:val="24"/>
          <w:lang w:val="ru-RU"/>
        </w:rPr>
        <w:t>Предметом настоящего Договора  является сотрудничество Сторон в целях  развития учебной, научно-инновационной и исследовательской деятельности и  повышения качества подготовки выпускников Университета.</w:t>
      </w:r>
    </w:p>
    <w:p w:rsidR="003A7C45" w:rsidRDefault="003A7C45" w:rsidP="00E82B21">
      <w:pPr>
        <w:pStyle w:val="ListParagraph"/>
        <w:numPr>
          <w:ilvl w:val="1"/>
          <w:numId w:val="2"/>
        </w:numPr>
        <w:tabs>
          <w:tab w:val="clear" w:pos="720"/>
          <w:tab w:val="num" w:pos="0"/>
        </w:tabs>
        <w:ind w:left="0" w:firstLine="0"/>
        <w:jc w:val="both"/>
        <w:rPr>
          <w:sz w:val="24"/>
          <w:szCs w:val="24"/>
          <w:lang w:val="ru-RU"/>
        </w:rPr>
      </w:pPr>
      <w:r w:rsidRPr="00FF5F34">
        <w:rPr>
          <w:sz w:val="24"/>
          <w:szCs w:val="24"/>
          <w:lang w:val="ru-RU"/>
        </w:rPr>
        <w:t>Стороны принимают на себя взаимные обязательства по проведению                          ______________________________________</w:t>
      </w:r>
      <w:r>
        <w:rPr>
          <w:sz w:val="24"/>
          <w:szCs w:val="24"/>
          <w:lang w:val="ru-RU"/>
        </w:rPr>
        <w:t>_________________________________________________</w:t>
      </w:r>
    </w:p>
    <w:p w:rsidR="003A7C45" w:rsidRPr="00FF5F34" w:rsidRDefault="003A7C45" w:rsidP="00E82B21">
      <w:pPr>
        <w:pStyle w:val="ListParagraph"/>
        <w:tabs>
          <w:tab w:val="num" w:pos="0"/>
        </w:tabs>
        <w:ind w:left="0"/>
        <w:jc w:val="center"/>
        <w:rPr>
          <w:sz w:val="16"/>
          <w:szCs w:val="16"/>
          <w:lang w:val="ru-RU"/>
        </w:rPr>
      </w:pPr>
      <w:r w:rsidRPr="00FF5F34">
        <w:rPr>
          <w:sz w:val="16"/>
          <w:szCs w:val="16"/>
          <w:lang w:val="ru-RU"/>
        </w:rPr>
        <w:t>(вид практики)</w:t>
      </w:r>
    </w:p>
    <w:p w:rsidR="003A7C45" w:rsidRPr="00FF5F34" w:rsidRDefault="003A7C45" w:rsidP="00E82B21">
      <w:pPr>
        <w:tabs>
          <w:tab w:val="num" w:pos="0"/>
        </w:tabs>
        <w:jc w:val="both"/>
        <w:rPr>
          <w:sz w:val="24"/>
          <w:szCs w:val="24"/>
          <w:lang w:val="ru-RU"/>
        </w:rPr>
      </w:pPr>
      <w:r w:rsidRPr="00FF5F34">
        <w:rPr>
          <w:sz w:val="24"/>
          <w:szCs w:val="24"/>
          <w:lang w:val="ru-RU"/>
        </w:rPr>
        <w:t>практики студентов Университета, направленных на Предприятие, Учреждение, Организацию.</w:t>
      </w:r>
    </w:p>
    <w:p w:rsidR="003A7C45" w:rsidRPr="00FF5F34" w:rsidRDefault="003A7C45" w:rsidP="00E82B21">
      <w:pPr>
        <w:numPr>
          <w:ilvl w:val="0"/>
          <w:numId w:val="2"/>
        </w:numPr>
        <w:tabs>
          <w:tab w:val="num" w:pos="0"/>
        </w:tabs>
        <w:ind w:left="0" w:firstLine="0"/>
        <w:jc w:val="center"/>
        <w:rPr>
          <w:b/>
          <w:sz w:val="24"/>
          <w:szCs w:val="24"/>
          <w:lang w:val="ru-RU"/>
        </w:rPr>
      </w:pPr>
      <w:r w:rsidRPr="00466E12">
        <w:rPr>
          <w:b/>
          <w:sz w:val="24"/>
          <w:szCs w:val="24"/>
          <w:lang w:val="ru-RU"/>
        </w:rPr>
        <w:t>ПРЕДПРИЯТИЕ УЧРЕЖДЕНИЕ, ОРГАНИЗАЦИЯ ОБЯЗУЕТСЯ:</w:t>
      </w:r>
    </w:p>
    <w:p w:rsidR="003A7C45" w:rsidRDefault="003A7C45" w:rsidP="00E82B21">
      <w:pPr>
        <w:numPr>
          <w:ilvl w:val="1"/>
          <w:numId w:val="2"/>
        </w:numPr>
        <w:tabs>
          <w:tab w:val="clear" w:pos="720"/>
          <w:tab w:val="num" w:pos="0"/>
          <w:tab w:val="num" w:pos="935"/>
        </w:tabs>
        <w:ind w:left="0" w:firstLine="0"/>
        <w:jc w:val="both"/>
        <w:rPr>
          <w:sz w:val="24"/>
          <w:szCs w:val="24"/>
          <w:lang w:val="ru-RU"/>
        </w:rPr>
      </w:pPr>
      <w:r w:rsidRPr="00521C48">
        <w:rPr>
          <w:sz w:val="24"/>
          <w:szCs w:val="24"/>
          <w:lang w:val="ru-RU"/>
        </w:rPr>
        <w:t>Пред</w:t>
      </w:r>
      <w:r>
        <w:rPr>
          <w:sz w:val="24"/>
          <w:szCs w:val="24"/>
          <w:lang w:val="ru-RU"/>
        </w:rPr>
        <w:t>о</w:t>
      </w:r>
      <w:r w:rsidRPr="00521C48">
        <w:rPr>
          <w:sz w:val="24"/>
          <w:szCs w:val="24"/>
          <w:lang w:val="ru-RU"/>
        </w:rPr>
        <w:t xml:space="preserve">ставить университету </w:t>
      </w:r>
      <w:r>
        <w:rPr>
          <w:sz w:val="24"/>
          <w:szCs w:val="24"/>
          <w:lang w:val="ru-RU"/>
        </w:rPr>
        <w:t xml:space="preserve">места для прохождения  практики </w:t>
      </w:r>
      <w:r w:rsidRPr="00521C48">
        <w:rPr>
          <w:sz w:val="24"/>
          <w:szCs w:val="24"/>
          <w:lang w:val="ru-RU"/>
        </w:rPr>
        <w:t xml:space="preserve">в соответствии с прилагаемым </w:t>
      </w:r>
      <w:r>
        <w:rPr>
          <w:sz w:val="24"/>
          <w:szCs w:val="24"/>
          <w:lang w:val="ru-RU"/>
        </w:rPr>
        <w:t xml:space="preserve">списком </w:t>
      </w:r>
      <w:r w:rsidRPr="00827969">
        <w:rPr>
          <w:sz w:val="24"/>
          <w:szCs w:val="24"/>
          <w:lang w:val="ru-RU"/>
        </w:rPr>
        <w:t xml:space="preserve">студентов </w:t>
      </w:r>
      <w:r w:rsidRPr="00676585">
        <w:rPr>
          <w:sz w:val="24"/>
          <w:szCs w:val="24"/>
          <w:lang w:val="ru-RU"/>
        </w:rPr>
        <w:t>(приложение 1)</w:t>
      </w:r>
      <w:r>
        <w:rPr>
          <w:sz w:val="24"/>
          <w:szCs w:val="24"/>
          <w:lang w:val="ru-RU"/>
        </w:rPr>
        <w:t>.</w:t>
      </w:r>
    </w:p>
    <w:p w:rsidR="003A7C45" w:rsidRDefault="003A7C45" w:rsidP="00E82B21">
      <w:pPr>
        <w:numPr>
          <w:ilvl w:val="1"/>
          <w:numId w:val="2"/>
        </w:numPr>
        <w:tabs>
          <w:tab w:val="clear" w:pos="720"/>
          <w:tab w:val="num" w:pos="0"/>
          <w:tab w:val="num" w:pos="935"/>
        </w:tabs>
        <w:ind w:left="0" w:firstLine="0"/>
        <w:jc w:val="both"/>
        <w:rPr>
          <w:sz w:val="24"/>
          <w:szCs w:val="24"/>
          <w:lang w:val="ru-RU"/>
        </w:rPr>
      </w:pPr>
      <w:r w:rsidRPr="00521C48">
        <w:rPr>
          <w:sz w:val="24"/>
          <w:szCs w:val="24"/>
          <w:lang w:val="ru-RU"/>
        </w:rPr>
        <w:t>Создать необходимые условия для выполнения студен</w:t>
      </w:r>
      <w:r>
        <w:rPr>
          <w:sz w:val="24"/>
          <w:szCs w:val="24"/>
          <w:lang w:val="ru-RU"/>
        </w:rPr>
        <w:t xml:space="preserve">тами программы </w:t>
      </w:r>
      <w:r w:rsidRPr="00521C48">
        <w:rPr>
          <w:sz w:val="24"/>
          <w:szCs w:val="24"/>
          <w:lang w:val="ru-RU"/>
        </w:rPr>
        <w:t xml:space="preserve">практики. Не допускать использования студентов-практикантов на должностях, не предусмотренных программой практики и не имеющих отношения к </w:t>
      </w:r>
      <w:r>
        <w:rPr>
          <w:sz w:val="24"/>
          <w:szCs w:val="24"/>
          <w:lang w:val="ru-RU"/>
        </w:rPr>
        <w:t>направлению подготовки (</w:t>
      </w:r>
      <w:r w:rsidRPr="00521C48">
        <w:rPr>
          <w:sz w:val="24"/>
          <w:szCs w:val="24"/>
          <w:lang w:val="ru-RU"/>
        </w:rPr>
        <w:t>специальности</w:t>
      </w:r>
      <w:r>
        <w:rPr>
          <w:sz w:val="24"/>
          <w:szCs w:val="24"/>
          <w:lang w:val="ru-RU"/>
        </w:rPr>
        <w:t>)</w:t>
      </w:r>
      <w:r w:rsidRPr="00521C48">
        <w:rPr>
          <w:sz w:val="24"/>
          <w:szCs w:val="24"/>
          <w:lang w:val="ru-RU"/>
        </w:rPr>
        <w:t xml:space="preserve"> студентов.</w:t>
      </w:r>
    </w:p>
    <w:p w:rsidR="003A7C45" w:rsidRPr="00521C48" w:rsidRDefault="003A7C45" w:rsidP="00267BA2">
      <w:pPr>
        <w:numPr>
          <w:ilvl w:val="1"/>
          <w:numId w:val="2"/>
        </w:numPr>
        <w:tabs>
          <w:tab w:val="clear" w:pos="720"/>
          <w:tab w:val="num" w:pos="0"/>
          <w:tab w:val="num" w:pos="935"/>
        </w:tabs>
        <w:ind w:left="0" w:firstLine="0"/>
        <w:jc w:val="both"/>
        <w:rPr>
          <w:sz w:val="24"/>
          <w:szCs w:val="24"/>
          <w:lang w:val="ru-RU"/>
        </w:rPr>
      </w:pPr>
      <w:r w:rsidRPr="00521C48">
        <w:rPr>
          <w:sz w:val="24"/>
          <w:szCs w:val="24"/>
          <w:lang w:val="ru-RU"/>
        </w:rPr>
        <w:t>Назначить квалифицированных специалист</w:t>
      </w:r>
      <w:r>
        <w:rPr>
          <w:sz w:val="24"/>
          <w:szCs w:val="24"/>
          <w:lang w:val="ru-RU"/>
        </w:rPr>
        <w:t xml:space="preserve">ов для руководства </w:t>
      </w:r>
      <w:r w:rsidRPr="00521C48">
        <w:rPr>
          <w:sz w:val="24"/>
          <w:szCs w:val="24"/>
          <w:lang w:val="ru-RU"/>
        </w:rPr>
        <w:t>практикой в подразделениях предприятия, учреждения, организации.</w:t>
      </w:r>
    </w:p>
    <w:p w:rsidR="003A7C45" w:rsidRPr="00521C48" w:rsidRDefault="003A7C45" w:rsidP="00E82B21">
      <w:pPr>
        <w:numPr>
          <w:ilvl w:val="1"/>
          <w:numId w:val="2"/>
        </w:numPr>
        <w:tabs>
          <w:tab w:val="clear" w:pos="720"/>
          <w:tab w:val="num" w:pos="0"/>
          <w:tab w:val="num" w:pos="935"/>
        </w:tabs>
        <w:ind w:left="0" w:firstLine="0"/>
        <w:jc w:val="both"/>
        <w:rPr>
          <w:sz w:val="24"/>
          <w:szCs w:val="24"/>
          <w:lang w:val="ru-RU"/>
        </w:rPr>
      </w:pPr>
      <w:r w:rsidRPr="00521C48">
        <w:rPr>
          <w:sz w:val="24"/>
          <w:szCs w:val="24"/>
          <w:lang w:val="ru-RU"/>
        </w:rPr>
        <w:t>Проводить обязатель</w:t>
      </w:r>
      <w:r>
        <w:rPr>
          <w:sz w:val="24"/>
          <w:szCs w:val="24"/>
          <w:lang w:val="ru-RU"/>
        </w:rPr>
        <w:t>ные инструктажи по охране труда:</w:t>
      </w:r>
      <w:r w:rsidRPr="00521C48">
        <w:rPr>
          <w:sz w:val="24"/>
          <w:szCs w:val="24"/>
          <w:lang w:val="ru-RU"/>
        </w:rPr>
        <w:t xml:space="preserve"> вводный и на рабочем месте с оформле</w:t>
      </w:r>
      <w:r>
        <w:rPr>
          <w:sz w:val="24"/>
          <w:szCs w:val="24"/>
          <w:lang w:val="ru-RU"/>
        </w:rPr>
        <w:t>нием установленной документации.</w:t>
      </w:r>
      <w:r w:rsidRPr="00521C4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</w:t>
      </w:r>
      <w:r w:rsidRPr="00521C48">
        <w:rPr>
          <w:sz w:val="24"/>
          <w:szCs w:val="24"/>
          <w:lang w:val="ru-RU"/>
        </w:rPr>
        <w:t xml:space="preserve"> необходимых случаях проводить обучение студентов – практикантов безопасным методам работы.</w:t>
      </w:r>
    </w:p>
    <w:p w:rsidR="003A7C45" w:rsidRPr="00267BA2" w:rsidRDefault="003A7C45" w:rsidP="00267BA2">
      <w:pPr>
        <w:numPr>
          <w:ilvl w:val="1"/>
          <w:numId w:val="2"/>
        </w:numPr>
        <w:tabs>
          <w:tab w:val="clear" w:pos="720"/>
          <w:tab w:val="num" w:pos="0"/>
          <w:tab w:val="num" w:pos="935"/>
        </w:tabs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Создать необходимые условия для прохождения практики студентами в соответствии с установленными правилами и санитарно-гигиеническими требованиями. </w:t>
      </w:r>
    </w:p>
    <w:p w:rsidR="003A7C45" w:rsidRPr="00521C48" w:rsidRDefault="003A7C45" w:rsidP="00E82B21">
      <w:pPr>
        <w:numPr>
          <w:ilvl w:val="1"/>
          <w:numId w:val="2"/>
        </w:numPr>
        <w:tabs>
          <w:tab w:val="clear" w:pos="720"/>
          <w:tab w:val="num" w:pos="0"/>
          <w:tab w:val="num" w:pos="935"/>
        </w:tabs>
        <w:ind w:left="0" w:firstLine="0"/>
        <w:jc w:val="both"/>
        <w:rPr>
          <w:sz w:val="24"/>
          <w:szCs w:val="24"/>
          <w:lang w:val="ru-RU"/>
        </w:rPr>
      </w:pPr>
      <w:r w:rsidRPr="00521C48">
        <w:rPr>
          <w:sz w:val="24"/>
          <w:szCs w:val="24"/>
          <w:lang w:val="ru-RU"/>
        </w:rPr>
        <w:t>Предоставить студентам-практикантам и преподавателям университета – руководителям практики – возможность пользоваться лабораториями, кабинетами, мастерскими, библиотекой, чертежами и чертежными принадлежностями, технической и другой документацией в подразделениях предприятия, учреждения, организации, необходимыми для успешного освоения студе</w:t>
      </w:r>
      <w:r>
        <w:rPr>
          <w:sz w:val="24"/>
          <w:szCs w:val="24"/>
          <w:lang w:val="ru-RU"/>
        </w:rPr>
        <w:t xml:space="preserve">нтами программы </w:t>
      </w:r>
      <w:r w:rsidRPr="00521C48">
        <w:rPr>
          <w:sz w:val="24"/>
          <w:szCs w:val="24"/>
          <w:lang w:val="ru-RU"/>
        </w:rPr>
        <w:t xml:space="preserve"> практики и выполнения ими индивидуальных заданий.</w:t>
      </w:r>
    </w:p>
    <w:p w:rsidR="003A7C45" w:rsidRPr="00521C48" w:rsidRDefault="003A7C45" w:rsidP="00E82B21">
      <w:pPr>
        <w:numPr>
          <w:ilvl w:val="1"/>
          <w:numId w:val="2"/>
        </w:numPr>
        <w:tabs>
          <w:tab w:val="clear" w:pos="720"/>
          <w:tab w:val="num" w:pos="0"/>
          <w:tab w:val="num" w:pos="935"/>
        </w:tabs>
        <w:ind w:left="0" w:firstLine="0"/>
        <w:jc w:val="both"/>
        <w:rPr>
          <w:sz w:val="24"/>
          <w:szCs w:val="24"/>
          <w:lang w:val="ru-RU"/>
        </w:rPr>
      </w:pPr>
      <w:r w:rsidRPr="00521C48">
        <w:rPr>
          <w:sz w:val="24"/>
          <w:szCs w:val="24"/>
          <w:lang w:val="ru-RU"/>
        </w:rPr>
        <w:t>По окончании практики дать характеристику о работе каждого студента-практиканта и качестве подготовленного им отчета.</w:t>
      </w:r>
    </w:p>
    <w:p w:rsidR="003A7C45" w:rsidRDefault="003A7C45" w:rsidP="00267BA2">
      <w:pPr>
        <w:numPr>
          <w:ilvl w:val="1"/>
          <w:numId w:val="2"/>
        </w:numPr>
        <w:tabs>
          <w:tab w:val="clear" w:pos="720"/>
          <w:tab w:val="num" w:pos="0"/>
          <w:tab w:val="num" w:pos="935"/>
        </w:tabs>
        <w:ind w:left="0" w:firstLine="0"/>
        <w:jc w:val="both"/>
        <w:rPr>
          <w:sz w:val="24"/>
          <w:szCs w:val="24"/>
          <w:lang w:val="ru-RU"/>
        </w:rPr>
      </w:pPr>
      <w:r w:rsidRPr="00521C48">
        <w:rPr>
          <w:sz w:val="24"/>
          <w:szCs w:val="24"/>
          <w:lang w:val="ru-RU"/>
        </w:rPr>
        <w:t>Выдать студентам-практикантам составленные ими</w:t>
      </w:r>
      <w:r>
        <w:rPr>
          <w:sz w:val="24"/>
          <w:szCs w:val="24"/>
          <w:lang w:val="ru-RU"/>
        </w:rPr>
        <w:t xml:space="preserve"> отчеты по </w:t>
      </w:r>
      <w:r w:rsidRPr="00521C48">
        <w:rPr>
          <w:sz w:val="24"/>
          <w:szCs w:val="24"/>
          <w:lang w:val="ru-RU"/>
        </w:rPr>
        <w:t>практике, а в случае необходимости направить их в университет в установленном порядке непосредственно после окончания практики.</w:t>
      </w:r>
    </w:p>
    <w:p w:rsidR="003A7C45" w:rsidRPr="008F4715" w:rsidRDefault="003A7C45" w:rsidP="008F4715">
      <w:pPr>
        <w:numPr>
          <w:ilvl w:val="1"/>
          <w:numId w:val="2"/>
        </w:numPr>
        <w:tabs>
          <w:tab w:val="clear" w:pos="720"/>
          <w:tab w:val="num" w:pos="0"/>
          <w:tab w:val="num" w:pos="935"/>
        </w:tabs>
        <w:ind w:left="0" w:firstLine="0"/>
        <w:jc w:val="both"/>
        <w:rPr>
          <w:sz w:val="24"/>
          <w:szCs w:val="24"/>
          <w:lang w:val="ru-RU"/>
        </w:rPr>
      </w:pPr>
      <w:r w:rsidRPr="00521C48">
        <w:rPr>
          <w:sz w:val="24"/>
          <w:szCs w:val="24"/>
          <w:lang w:val="ru-RU"/>
        </w:rPr>
        <w:t>Расследовать и учитывать несчастные случаи, если они произойдут со студентами в период прохождения практики на предприятии, в учреждении, организации, в соответствии с Положением о расследовании и учете несчастных случаев на производстве.</w:t>
      </w:r>
    </w:p>
    <w:p w:rsidR="003A7C45" w:rsidRPr="00466E12" w:rsidRDefault="003A7C45" w:rsidP="00E82B21">
      <w:pPr>
        <w:tabs>
          <w:tab w:val="num" w:pos="0"/>
        </w:tabs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3</w:t>
      </w:r>
      <w:r w:rsidRPr="00466E12">
        <w:rPr>
          <w:b/>
          <w:sz w:val="24"/>
          <w:szCs w:val="24"/>
          <w:lang w:val="ru-RU"/>
        </w:rPr>
        <w:t>. УНИВЕРСИТЕТ ОБЯЗУЕТСЯ:</w:t>
      </w:r>
    </w:p>
    <w:p w:rsidR="003A7C45" w:rsidRDefault="003A7C45" w:rsidP="00E82B21">
      <w:pPr>
        <w:tabs>
          <w:tab w:val="num" w:pos="0"/>
          <w:tab w:val="left" w:pos="935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3.1. </w:t>
      </w:r>
      <w:r w:rsidRPr="00521C48">
        <w:rPr>
          <w:sz w:val="24"/>
          <w:szCs w:val="24"/>
          <w:lang w:val="ru-RU"/>
        </w:rPr>
        <w:t>Направить на предприятие, в учреждение, организацию студентов в сроки, предусмотренные календарным планом проведения практики.</w:t>
      </w:r>
    </w:p>
    <w:p w:rsidR="003A7C45" w:rsidRDefault="003A7C45" w:rsidP="00E82B21">
      <w:pPr>
        <w:tabs>
          <w:tab w:val="num" w:pos="0"/>
          <w:tab w:val="left" w:pos="935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3.2. За две недели до начала практики проинформировать о сроках проведения практики</w:t>
      </w:r>
      <w:r w:rsidRPr="00B5030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 согласовать количество</w:t>
      </w:r>
      <w:r w:rsidRPr="00521C48">
        <w:rPr>
          <w:sz w:val="24"/>
          <w:szCs w:val="24"/>
          <w:lang w:val="ru-RU"/>
        </w:rPr>
        <w:t xml:space="preserve"> студентов, </w:t>
      </w:r>
      <w:r>
        <w:rPr>
          <w:sz w:val="24"/>
          <w:szCs w:val="24"/>
          <w:lang w:val="ru-RU"/>
        </w:rPr>
        <w:t xml:space="preserve">направляемых на </w:t>
      </w:r>
      <w:r w:rsidRPr="00521C48">
        <w:rPr>
          <w:sz w:val="24"/>
          <w:szCs w:val="24"/>
          <w:lang w:val="ru-RU"/>
        </w:rPr>
        <w:t xml:space="preserve"> практику</w:t>
      </w:r>
      <w:r>
        <w:rPr>
          <w:sz w:val="24"/>
          <w:szCs w:val="24"/>
          <w:lang w:val="ru-RU"/>
        </w:rPr>
        <w:t>.</w:t>
      </w:r>
    </w:p>
    <w:p w:rsidR="003A7C45" w:rsidRPr="00521C48" w:rsidRDefault="003A7C45" w:rsidP="00E82B21">
      <w:pPr>
        <w:tabs>
          <w:tab w:val="num" w:pos="0"/>
          <w:tab w:val="left" w:pos="935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3.3. </w:t>
      </w:r>
      <w:r w:rsidRPr="00521C48">
        <w:rPr>
          <w:sz w:val="24"/>
          <w:szCs w:val="24"/>
          <w:lang w:val="ru-RU"/>
        </w:rPr>
        <w:t>Выделить в качестве руководителей практики наиболее квалифицированных</w:t>
      </w:r>
      <w:r>
        <w:rPr>
          <w:sz w:val="24"/>
          <w:szCs w:val="24"/>
          <w:lang w:val="ru-RU"/>
        </w:rPr>
        <w:t xml:space="preserve"> сотрудников</w:t>
      </w:r>
      <w:r w:rsidRPr="00521C48">
        <w:rPr>
          <w:sz w:val="24"/>
          <w:szCs w:val="24"/>
          <w:lang w:val="ru-RU"/>
        </w:rPr>
        <w:t>.</w:t>
      </w:r>
    </w:p>
    <w:p w:rsidR="003A7C45" w:rsidRPr="00D85CFA" w:rsidRDefault="003A7C45" w:rsidP="00E82B21">
      <w:pPr>
        <w:tabs>
          <w:tab w:val="num" w:pos="0"/>
        </w:tabs>
        <w:jc w:val="both"/>
        <w:rPr>
          <w:sz w:val="24"/>
          <w:szCs w:val="24"/>
          <w:lang w:val="ru-RU"/>
        </w:rPr>
      </w:pPr>
      <w:r w:rsidRPr="00D85CFA">
        <w:rPr>
          <w:sz w:val="24"/>
          <w:szCs w:val="24"/>
          <w:lang w:val="ru-RU"/>
        </w:rPr>
        <w:t xml:space="preserve">3.4. </w:t>
      </w:r>
      <w:r w:rsidRPr="00FF5F34">
        <w:rPr>
          <w:sz w:val="24"/>
          <w:szCs w:val="24"/>
          <w:lang w:val="ru-RU"/>
        </w:rPr>
        <w:t xml:space="preserve">Обеспечить </w:t>
      </w:r>
      <w:r w:rsidRPr="00D85CFA">
        <w:rPr>
          <w:sz w:val="24"/>
          <w:szCs w:val="24"/>
          <w:lang w:val="ru-RU"/>
        </w:rPr>
        <w:t>П</w:t>
      </w:r>
      <w:r>
        <w:rPr>
          <w:sz w:val="24"/>
          <w:szCs w:val="24"/>
          <w:lang w:val="ru-RU"/>
        </w:rPr>
        <w:t>редприятие</w:t>
      </w:r>
      <w:r w:rsidRPr="00D85CFA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>Учреждение</w:t>
      </w:r>
      <w:r w:rsidRPr="00D85CFA">
        <w:rPr>
          <w:sz w:val="24"/>
          <w:szCs w:val="24"/>
          <w:lang w:val="ru-RU"/>
        </w:rPr>
        <w:t>, Организаци</w:t>
      </w:r>
      <w:r>
        <w:rPr>
          <w:sz w:val="24"/>
          <w:szCs w:val="24"/>
          <w:lang w:val="ru-RU"/>
        </w:rPr>
        <w:t>ю комплектом документов для методического сопровождения практики</w:t>
      </w:r>
      <w:r w:rsidRPr="00FF5F34">
        <w:rPr>
          <w:sz w:val="24"/>
          <w:szCs w:val="24"/>
          <w:lang w:val="ru-RU"/>
        </w:rPr>
        <w:t>.</w:t>
      </w:r>
    </w:p>
    <w:p w:rsidR="003A7C45" w:rsidRPr="00FF5F34" w:rsidRDefault="003A7C45" w:rsidP="00E82B21">
      <w:pPr>
        <w:tabs>
          <w:tab w:val="num" w:pos="0"/>
        </w:tabs>
        <w:jc w:val="both"/>
        <w:rPr>
          <w:sz w:val="24"/>
          <w:szCs w:val="24"/>
          <w:lang w:val="ru-RU"/>
        </w:rPr>
      </w:pPr>
      <w:r w:rsidRPr="00FF5F34">
        <w:rPr>
          <w:sz w:val="24"/>
          <w:szCs w:val="24"/>
          <w:lang w:val="ru-RU"/>
        </w:rPr>
        <w:t>3.5. Обеспечить соблюдение с</w:t>
      </w:r>
      <w:r>
        <w:rPr>
          <w:sz w:val="24"/>
          <w:szCs w:val="24"/>
          <w:lang w:val="ru-RU"/>
        </w:rPr>
        <w:t xml:space="preserve">тудентами трудовой дисциплины, </w:t>
      </w:r>
      <w:r w:rsidRPr="00FF5F34">
        <w:rPr>
          <w:sz w:val="24"/>
          <w:szCs w:val="24"/>
          <w:lang w:val="ru-RU"/>
        </w:rPr>
        <w:t>правил в</w:t>
      </w:r>
      <w:r>
        <w:rPr>
          <w:sz w:val="24"/>
          <w:szCs w:val="24"/>
          <w:lang w:val="ru-RU"/>
        </w:rPr>
        <w:t>нутреннего трудового распорядка и правил пожарной безопасности и иных локальных актах,</w:t>
      </w:r>
      <w:r w:rsidRPr="00FF5F34">
        <w:rPr>
          <w:sz w:val="24"/>
          <w:szCs w:val="24"/>
          <w:lang w:val="ru-RU"/>
        </w:rPr>
        <w:t xml:space="preserve"> обязательных для работников данного предприятия, учреждения, организации.</w:t>
      </w:r>
    </w:p>
    <w:p w:rsidR="003A7C45" w:rsidRDefault="003A7C45" w:rsidP="00E82B21">
      <w:pPr>
        <w:tabs>
          <w:tab w:val="num" w:pos="0"/>
        </w:tabs>
        <w:jc w:val="both"/>
        <w:rPr>
          <w:sz w:val="24"/>
          <w:szCs w:val="24"/>
          <w:lang w:val="ru-RU"/>
        </w:rPr>
      </w:pPr>
      <w:r w:rsidRPr="00FF5F34">
        <w:rPr>
          <w:sz w:val="24"/>
          <w:szCs w:val="24"/>
          <w:lang w:val="ru-RU"/>
        </w:rPr>
        <w:t xml:space="preserve">3.6. </w:t>
      </w:r>
      <w:r>
        <w:rPr>
          <w:sz w:val="24"/>
          <w:szCs w:val="24"/>
          <w:lang w:val="ru-RU"/>
        </w:rPr>
        <w:t>Совместно с с руководителями практики от предприятия, учреждения</w:t>
      </w:r>
      <w:r w:rsidRPr="00FF5F34">
        <w:rPr>
          <w:sz w:val="24"/>
          <w:szCs w:val="24"/>
          <w:lang w:val="ru-RU"/>
        </w:rPr>
        <w:t>, организации</w:t>
      </w:r>
      <w:r>
        <w:rPr>
          <w:sz w:val="24"/>
          <w:szCs w:val="24"/>
          <w:lang w:val="ru-RU"/>
        </w:rPr>
        <w:t xml:space="preserve"> вести учет посещаемости студентов, контролировать оформление результатов практики и подготовку отчетов о прохождении практики.</w:t>
      </w:r>
    </w:p>
    <w:p w:rsidR="003A7C45" w:rsidRPr="00FF5F34" w:rsidRDefault="003A7C45" w:rsidP="00E82B21">
      <w:pPr>
        <w:tabs>
          <w:tab w:val="num" w:pos="0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3.7. </w:t>
      </w:r>
      <w:r w:rsidRPr="00FF5F34">
        <w:rPr>
          <w:sz w:val="24"/>
          <w:szCs w:val="24"/>
          <w:lang w:val="ru-RU"/>
        </w:rPr>
        <w:t>Оказывать работникам предприятия, учреждения, организации (руководителям практики) методическую помощь в организации и проведении практики.</w:t>
      </w:r>
    </w:p>
    <w:p w:rsidR="003A7C45" w:rsidRDefault="003A7C45" w:rsidP="00E82B21">
      <w:pPr>
        <w:tabs>
          <w:tab w:val="num" w:pos="0"/>
        </w:tabs>
        <w:jc w:val="both"/>
        <w:rPr>
          <w:sz w:val="24"/>
          <w:szCs w:val="24"/>
          <w:lang w:val="ru-RU"/>
        </w:rPr>
      </w:pPr>
      <w:r w:rsidRPr="00FF5F34">
        <w:rPr>
          <w:sz w:val="24"/>
          <w:szCs w:val="24"/>
          <w:lang w:val="ru-RU"/>
        </w:rPr>
        <w:t>3.</w:t>
      </w:r>
      <w:r>
        <w:rPr>
          <w:sz w:val="24"/>
          <w:szCs w:val="24"/>
          <w:lang w:val="ru-RU"/>
        </w:rPr>
        <w:t>8</w:t>
      </w:r>
      <w:r w:rsidRPr="00FF5F34">
        <w:rPr>
          <w:sz w:val="24"/>
          <w:szCs w:val="24"/>
          <w:lang w:val="ru-RU"/>
        </w:rPr>
        <w:t xml:space="preserve">. </w:t>
      </w:r>
      <w:r w:rsidRPr="00D85CFA">
        <w:rPr>
          <w:sz w:val="24"/>
          <w:szCs w:val="24"/>
          <w:lang w:val="ru-RU"/>
        </w:rPr>
        <w:t>Оплачивать труд работников, принимающих участие в практике.</w:t>
      </w:r>
    </w:p>
    <w:p w:rsidR="003A7C45" w:rsidRPr="00FF5F34" w:rsidRDefault="003A7C45" w:rsidP="00E82B21">
      <w:pPr>
        <w:tabs>
          <w:tab w:val="num" w:pos="0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3.9. </w:t>
      </w:r>
      <w:r w:rsidRPr="00FF5F34">
        <w:rPr>
          <w:sz w:val="24"/>
          <w:szCs w:val="24"/>
          <w:lang w:val="ru-RU"/>
        </w:rPr>
        <w:t>Расследовать и учитывать несчастные случаи, если они произойдут со студентами в период прохождения практики.</w:t>
      </w:r>
    </w:p>
    <w:p w:rsidR="003A7C45" w:rsidRPr="00466E12" w:rsidRDefault="003A7C45" w:rsidP="00E82B21">
      <w:pPr>
        <w:tabs>
          <w:tab w:val="num" w:pos="0"/>
        </w:tabs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4</w:t>
      </w:r>
      <w:r w:rsidRPr="00466E12">
        <w:rPr>
          <w:b/>
          <w:sz w:val="24"/>
          <w:szCs w:val="24"/>
          <w:lang w:val="ru-RU"/>
        </w:rPr>
        <w:t xml:space="preserve">. ОТВЕТСТВЕННОСТЬ СТОРОН </w:t>
      </w:r>
    </w:p>
    <w:p w:rsidR="003A7C45" w:rsidRDefault="003A7C45" w:rsidP="00E82B21">
      <w:pPr>
        <w:tabs>
          <w:tab w:val="num" w:pos="0"/>
          <w:tab w:val="left" w:pos="935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Pr="00521C48">
        <w:rPr>
          <w:sz w:val="24"/>
          <w:szCs w:val="24"/>
          <w:lang w:val="ru-RU"/>
        </w:rPr>
        <w:t xml:space="preserve">.1. </w:t>
      </w:r>
      <w:r>
        <w:rPr>
          <w:sz w:val="24"/>
          <w:szCs w:val="24"/>
          <w:lang w:val="ru-RU"/>
        </w:rPr>
        <w:t xml:space="preserve"> </w:t>
      </w:r>
      <w:r w:rsidRPr="001F6F9B">
        <w:rPr>
          <w:sz w:val="24"/>
          <w:szCs w:val="24"/>
          <w:lang w:val="ru-RU"/>
        </w:rPr>
        <w:t>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3A7C45" w:rsidRDefault="003A7C45" w:rsidP="00E82B21">
      <w:pPr>
        <w:tabs>
          <w:tab w:val="num" w:pos="0"/>
          <w:tab w:val="left" w:pos="935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4.2. </w:t>
      </w:r>
      <w:r w:rsidRPr="00521C48">
        <w:rPr>
          <w:sz w:val="24"/>
          <w:szCs w:val="24"/>
          <w:lang w:val="ru-RU"/>
        </w:rPr>
        <w:t>Все споры, возникшие между сторонами по настоящему договору, разрешаются в установленном порядке.</w:t>
      </w:r>
    </w:p>
    <w:p w:rsidR="003A7C45" w:rsidRPr="00FF5F34" w:rsidRDefault="003A7C45" w:rsidP="00E82B21">
      <w:pPr>
        <w:tabs>
          <w:tab w:val="num" w:pos="0"/>
          <w:tab w:val="left" w:pos="935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4.3. </w:t>
      </w:r>
      <w:r w:rsidRPr="00521C48">
        <w:rPr>
          <w:sz w:val="24"/>
          <w:szCs w:val="24"/>
          <w:lang w:val="ru-RU"/>
        </w:rPr>
        <w:t xml:space="preserve">Договор вступает в силу после его подписания </w:t>
      </w:r>
      <w:r>
        <w:rPr>
          <w:sz w:val="24"/>
          <w:szCs w:val="24"/>
          <w:lang w:val="ru-RU"/>
        </w:rPr>
        <w:t xml:space="preserve">Сторонами и действует </w:t>
      </w:r>
      <w:r w:rsidRPr="00016C72">
        <w:rPr>
          <w:sz w:val="24"/>
          <w:szCs w:val="24"/>
          <w:lang w:val="ru-RU"/>
        </w:rPr>
        <w:t>до ___________________</w:t>
      </w:r>
    </w:p>
    <w:p w:rsidR="003A7C45" w:rsidRDefault="003A7C45" w:rsidP="00FF5F34">
      <w:pPr>
        <w:tabs>
          <w:tab w:val="num" w:pos="935"/>
        </w:tabs>
        <w:ind w:left="561" w:hanging="561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5</w:t>
      </w:r>
      <w:r w:rsidRPr="007B4456">
        <w:rPr>
          <w:b/>
          <w:sz w:val="24"/>
          <w:szCs w:val="24"/>
          <w:lang w:val="ru-RU"/>
        </w:rPr>
        <w:t>. ЮРИДИЧЕСКИЕ АДРЕСА СТОРОН:</w:t>
      </w:r>
    </w:p>
    <w:p w:rsidR="003A7C45" w:rsidRDefault="003A7C45" w:rsidP="00FF5F34">
      <w:pPr>
        <w:tabs>
          <w:tab w:val="num" w:pos="935"/>
        </w:tabs>
        <w:ind w:left="561" w:hanging="561"/>
        <w:jc w:val="center"/>
        <w:rPr>
          <w:b/>
          <w:sz w:val="24"/>
          <w:szCs w:val="24"/>
          <w:lang w:val="ru-RU"/>
        </w:rPr>
      </w:pPr>
    </w:p>
    <w:tbl>
      <w:tblPr>
        <w:tblW w:w="11132" w:type="dxa"/>
        <w:tblLayout w:type="fixed"/>
        <w:tblLook w:val="0000"/>
      </w:tblPr>
      <w:tblGrid>
        <w:gridCol w:w="5153"/>
        <w:gridCol w:w="413"/>
        <w:gridCol w:w="4627"/>
        <w:gridCol w:w="939"/>
      </w:tblGrid>
      <w:tr w:rsidR="003A7C45" w:rsidRPr="00CD5510" w:rsidTr="00F80AFC">
        <w:trPr>
          <w:trHeight w:val="3390"/>
        </w:trPr>
        <w:tc>
          <w:tcPr>
            <w:tcW w:w="5566" w:type="dxa"/>
            <w:gridSpan w:val="2"/>
          </w:tcPr>
          <w:p w:rsidR="003A7C45" w:rsidRPr="00CD5510" w:rsidRDefault="003A7C45" w:rsidP="00D356E2">
            <w:pPr>
              <w:pStyle w:val="BodyTextIndent2"/>
              <w:ind w:firstLine="0"/>
              <w:jc w:val="left"/>
              <w:rPr>
                <w:sz w:val="26"/>
                <w:szCs w:val="26"/>
              </w:rPr>
            </w:pPr>
            <w:r w:rsidRPr="00CD5510">
              <w:rPr>
                <w:sz w:val="26"/>
                <w:szCs w:val="26"/>
              </w:rPr>
              <w:t>«Университет»</w:t>
            </w:r>
          </w:p>
          <w:p w:rsidR="003A7C45" w:rsidRPr="00CD5510" w:rsidRDefault="003A7C45" w:rsidP="00FE36D0">
            <w:pPr>
              <w:pStyle w:val="BodyTextIndent2"/>
              <w:ind w:firstLine="0"/>
              <w:rPr>
                <w:spacing w:val="-4"/>
                <w:sz w:val="26"/>
                <w:szCs w:val="26"/>
              </w:rPr>
            </w:pPr>
            <w:r w:rsidRPr="00CD5510">
              <w:rPr>
                <w:spacing w:val="-4"/>
                <w:sz w:val="26"/>
                <w:szCs w:val="26"/>
              </w:rPr>
              <w:t>ФГБОУ ВО «БГПУ им.</w:t>
            </w:r>
            <w:r>
              <w:rPr>
                <w:spacing w:val="-4"/>
                <w:sz w:val="26"/>
                <w:szCs w:val="26"/>
              </w:rPr>
              <w:t> </w:t>
            </w:r>
            <w:r w:rsidRPr="00CD5510">
              <w:rPr>
                <w:spacing w:val="-4"/>
                <w:sz w:val="26"/>
                <w:szCs w:val="26"/>
              </w:rPr>
              <w:t>М.Акмуллы»</w:t>
            </w:r>
          </w:p>
          <w:p w:rsidR="003A7C45" w:rsidRDefault="003A7C45" w:rsidP="00FE36D0">
            <w:pPr>
              <w:jc w:val="both"/>
              <w:rPr>
                <w:sz w:val="24"/>
                <w:szCs w:val="24"/>
                <w:lang w:val="ru-RU"/>
              </w:rPr>
            </w:pPr>
            <w:r w:rsidRPr="00543A4B">
              <w:rPr>
                <w:sz w:val="24"/>
                <w:szCs w:val="24"/>
                <w:lang w:val="ru-RU"/>
              </w:rPr>
              <w:t xml:space="preserve">Республика Башкортостан, 450000, </w:t>
            </w:r>
          </w:p>
          <w:p w:rsidR="003A7C45" w:rsidRPr="00543A4B" w:rsidRDefault="003A7C45" w:rsidP="00FE36D0">
            <w:pPr>
              <w:jc w:val="both"/>
              <w:rPr>
                <w:sz w:val="24"/>
                <w:szCs w:val="24"/>
                <w:lang w:val="ru-RU"/>
              </w:rPr>
            </w:pPr>
            <w:r w:rsidRPr="00543A4B">
              <w:rPr>
                <w:sz w:val="24"/>
                <w:szCs w:val="24"/>
                <w:lang w:val="ru-RU"/>
              </w:rPr>
              <w:t>г. Уфа, ул. Октябрьской революции, 3а</w:t>
            </w:r>
          </w:p>
          <w:p w:rsidR="003A7C45" w:rsidRPr="00543A4B" w:rsidRDefault="003A7C45" w:rsidP="00FE36D0">
            <w:pPr>
              <w:jc w:val="both"/>
              <w:rPr>
                <w:sz w:val="24"/>
                <w:szCs w:val="24"/>
                <w:lang w:val="ru-RU"/>
              </w:rPr>
            </w:pPr>
            <w:r w:rsidRPr="00543A4B">
              <w:rPr>
                <w:sz w:val="24"/>
                <w:szCs w:val="24"/>
                <w:lang w:val="ru-RU"/>
              </w:rPr>
              <w:t>тел.: 272-58-05, 273-02-32</w:t>
            </w:r>
          </w:p>
          <w:p w:rsidR="003A7C45" w:rsidRPr="00CD5510" w:rsidRDefault="003A7C45" w:rsidP="00FE36D0">
            <w:pPr>
              <w:pStyle w:val="BodyTextIndent2"/>
              <w:ind w:firstLine="0"/>
              <w:rPr>
                <w:sz w:val="26"/>
                <w:szCs w:val="26"/>
              </w:rPr>
            </w:pPr>
          </w:p>
          <w:p w:rsidR="003A7C45" w:rsidRPr="00CD5510" w:rsidRDefault="003A7C45" w:rsidP="00FE36D0">
            <w:pPr>
              <w:pStyle w:val="BodyTextIndent2"/>
              <w:ind w:firstLine="0"/>
              <w:rPr>
                <w:sz w:val="26"/>
                <w:szCs w:val="26"/>
              </w:rPr>
            </w:pPr>
          </w:p>
          <w:p w:rsidR="003A7C45" w:rsidRDefault="003A7C45" w:rsidP="00FE36D0">
            <w:pPr>
              <w:pStyle w:val="BodyTextIndent2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CD5510">
              <w:rPr>
                <w:sz w:val="26"/>
                <w:szCs w:val="26"/>
              </w:rPr>
              <w:t xml:space="preserve">ектор </w:t>
            </w:r>
          </w:p>
          <w:p w:rsidR="003A7C45" w:rsidRDefault="003A7C45" w:rsidP="00FE36D0">
            <w:pPr>
              <w:pStyle w:val="BodyTextIndent2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3A7C45" w:rsidRPr="00CD5510" w:rsidRDefault="003A7C45" w:rsidP="00FE36D0">
            <w:pPr>
              <w:pStyle w:val="BodyTextIndent2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_________________/ Р.М. Асадуллин</w:t>
            </w:r>
          </w:p>
          <w:p w:rsidR="003A7C45" w:rsidRPr="00CD5510" w:rsidRDefault="003A7C45" w:rsidP="00FE36D0">
            <w:pPr>
              <w:pStyle w:val="BodyTextIndent2"/>
              <w:ind w:firstLine="0"/>
              <w:rPr>
                <w:sz w:val="26"/>
                <w:szCs w:val="26"/>
              </w:rPr>
            </w:pPr>
            <w:r w:rsidRPr="00CD5510">
              <w:rPr>
                <w:sz w:val="26"/>
                <w:szCs w:val="26"/>
              </w:rPr>
              <w:t xml:space="preserve"> М.П.</w:t>
            </w:r>
          </w:p>
        </w:tc>
        <w:tc>
          <w:tcPr>
            <w:tcW w:w="5566" w:type="dxa"/>
            <w:gridSpan w:val="2"/>
          </w:tcPr>
          <w:p w:rsidR="003A7C45" w:rsidRPr="00443DB2" w:rsidRDefault="003A7C45" w:rsidP="00D356E2">
            <w:pPr>
              <w:pStyle w:val="BodyTextIndent2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443DB2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Организация</w:t>
            </w:r>
            <w:r w:rsidRPr="00443DB2">
              <w:rPr>
                <w:sz w:val="26"/>
                <w:szCs w:val="26"/>
              </w:rPr>
              <w:t>»</w:t>
            </w:r>
          </w:p>
          <w:p w:rsidR="003A7C45" w:rsidRPr="00A26C92" w:rsidRDefault="003A7C45" w:rsidP="00D356E2">
            <w:pPr>
              <w:pStyle w:val="BodyTextIndent2"/>
              <w:ind w:firstLine="0"/>
              <w:jc w:val="left"/>
              <w:rPr>
                <w:bCs/>
                <w:i/>
                <w:color w:val="FF0000"/>
                <w:sz w:val="26"/>
                <w:szCs w:val="26"/>
                <w:shd w:val="clear" w:color="auto" w:fill="FFFFFF"/>
              </w:rPr>
            </w:pPr>
            <w:r w:rsidRPr="00A26C92">
              <w:rPr>
                <w:bCs/>
                <w:i/>
                <w:color w:val="FF0000"/>
                <w:sz w:val="26"/>
                <w:szCs w:val="26"/>
                <w:shd w:val="clear" w:color="auto" w:fill="FFFFFF"/>
              </w:rPr>
              <w:t>Наименование</w:t>
            </w:r>
          </w:p>
          <w:p w:rsidR="003A7C45" w:rsidRPr="00A26C92" w:rsidRDefault="003A7C45" w:rsidP="00D356E2">
            <w:pPr>
              <w:pStyle w:val="BodyTextIndent2"/>
              <w:ind w:right="-285" w:firstLine="0"/>
              <w:jc w:val="left"/>
              <w:rPr>
                <w:i/>
                <w:color w:val="FF0000"/>
                <w:sz w:val="26"/>
                <w:szCs w:val="26"/>
              </w:rPr>
            </w:pPr>
            <w:r w:rsidRPr="00A26C92">
              <w:rPr>
                <w:bCs/>
                <w:i/>
                <w:color w:val="FF0000"/>
                <w:sz w:val="26"/>
                <w:szCs w:val="26"/>
                <w:shd w:val="clear" w:color="auto" w:fill="FFFFFF"/>
              </w:rPr>
              <w:t>Адрес (индекс, регион, город, улица, дом)</w:t>
            </w:r>
          </w:p>
          <w:p w:rsidR="003A7C45" w:rsidRPr="00A26C92" w:rsidRDefault="003A7C45" w:rsidP="00D356E2">
            <w:pPr>
              <w:pStyle w:val="BodyTextIndent2"/>
              <w:ind w:firstLine="0"/>
              <w:jc w:val="left"/>
              <w:rPr>
                <w:i/>
                <w:color w:val="FF0000"/>
                <w:sz w:val="26"/>
                <w:szCs w:val="26"/>
              </w:rPr>
            </w:pPr>
            <w:r w:rsidRPr="00A26C92">
              <w:rPr>
                <w:i/>
                <w:color w:val="FF0000"/>
                <w:sz w:val="26"/>
                <w:szCs w:val="26"/>
              </w:rPr>
              <w:t>Телефон (с кодом), факс</w:t>
            </w:r>
          </w:p>
          <w:p w:rsidR="003A7C45" w:rsidRPr="00CD5510" w:rsidRDefault="003A7C45" w:rsidP="00D356E2">
            <w:pPr>
              <w:pStyle w:val="BodyTextIndent2"/>
              <w:ind w:firstLine="0"/>
              <w:jc w:val="left"/>
              <w:rPr>
                <w:sz w:val="26"/>
                <w:szCs w:val="26"/>
              </w:rPr>
            </w:pPr>
          </w:p>
          <w:p w:rsidR="003A7C45" w:rsidRDefault="003A7C45" w:rsidP="00F80AFC">
            <w:pPr>
              <w:pStyle w:val="BodyTextIndent2"/>
              <w:ind w:firstLine="0"/>
              <w:jc w:val="right"/>
              <w:rPr>
                <w:sz w:val="26"/>
                <w:szCs w:val="26"/>
              </w:rPr>
            </w:pPr>
          </w:p>
          <w:p w:rsidR="003A7C45" w:rsidRDefault="003A7C45" w:rsidP="00F80AFC">
            <w:pPr>
              <w:pStyle w:val="BodyTextIndent2"/>
              <w:ind w:firstLine="0"/>
              <w:jc w:val="right"/>
              <w:rPr>
                <w:sz w:val="26"/>
                <w:szCs w:val="26"/>
              </w:rPr>
            </w:pPr>
          </w:p>
          <w:p w:rsidR="003A7C45" w:rsidRPr="00CD5510" w:rsidRDefault="003A7C45" w:rsidP="004B5DB6">
            <w:pPr>
              <w:pStyle w:val="BodyTextIndent2"/>
              <w:ind w:firstLine="0"/>
              <w:rPr>
                <w:sz w:val="26"/>
                <w:szCs w:val="26"/>
              </w:rPr>
            </w:pPr>
            <w:r w:rsidRPr="00CD5510">
              <w:rPr>
                <w:sz w:val="26"/>
                <w:szCs w:val="26"/>
              </w:rPr>
              <w:t xml:space="preserve">Директор                  </w:t>
            </w:r>
          </w:p>
          <w:p w:rsidR="003A7C45" w:rsidRPr="00CD5510" w:rsidRDefault="003A7C45" w:rsidP="00F80AFC">
            <w:pPr>
              <w:pStyle w:val="BodyTextIndent2"/>
              <w:ind w:firstLine="0"/>
              <w:jc w:val="right"/>
              <w:rPr>
                <w:sz w:val="26"/>
                <w:szCs w:val="26"/>
              </w:rPr>
            </w:pPr>
          </w:p>
          <w:p w:rsidR="003A7C45" w:rsidRDefault="003A7C45" w:rsidP="008A0DBA">
            <w:pPr>
              <w:pStyle w:val="BodyTextIndent2"/>
              <w:ind w:firstLine="0"/>
              <w:jc w:val="left"/>
              <w:rPr>
                <w:sz w:val="26"/>
                <w:szCs w:val="26"/>
              </w:rPr>
            </w:pPr>
            <w:r w:rsidRPr="00CD5510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/И.О. Фамилия</w:t>
            </w:r>
          </w:p>
          <w:p w:rsidR="003A7C45" w:rsidRPr="00CD5510" w:rsidRDefault="003A7C45" w:rsidP="00016C72">
            <w:pPr>
              <w:pStyle w:val="BodyTextIndent2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</w:t>
            </w:r>
            <w:r w:rsidRPr="00CD5510">
              <w:rPr>
                <w:sz w:val="26"/>
                <w:szCs w:val="26"/>
              </w:rPr>
              <w:t>М.П.</w:t>
            </w:r>
          </w:p>
        </w:tc>
      </w:tr>
      <w:tr w:rsidR="003A7C45" w:rsidTr="00D60303">
        <w:tblPrEx>
          <w:tblLook w:val="00A0"/>
        </w:tblPrEx>
        <w:trPr>
          <w:gridAfter w:val="1"/>
          <w:wAfter w:w="939" w:type="dxa"/>
        </w:trPr>
        <w:tc>
          <w:tcPr>
            <w:tcW w:w="5153" w:type="dxa"/>
          </w:tcPr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tabs>
                <w:tab w:val="num" w:pos="935"/>
              </w:tabs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  <w:gridSpan w:val="2"/>
          </w:tcPr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A7C45" w:rsidTr="00D60303">
        <w:tblPrEx>
          <w:tblLook w:val="00A0"/>
        </w:tblPrEx>
        <w:trPr>
          <w:gridAfter w:val="1"/>
          <w:wAfter w:w="939" w:type="dxa"/>
          <w:trHeight w:val="330"/>
        </w:trPr>
        <w:tc>
          <w:tcPr>
            <w:tcW w:w="5153" w:type="dxa"/>
          </w:tcPr>
          <w:p w:rsidR="003A7C45" w:rsidRPr="00D60303" w:rsidRDefault="003A7C45" w:rsidP="00D60303">
            <w:pPr>
              <w:tabs>
                <w:tab w:val="num" w:pos="935"/>
              </w:tabs>
              <w:rPr>
                <w:b/>
                <w:sz w:val="24"/>
                <w:szCs w:val="24"/>
                <w:lang w:val="ru-RU"/>
              </w:rPr>
            </w:pPr>
            <w:r w:rsidRPr="00D60303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5040" w:type="dxa"/>
            <w:gridSpan w:val="2"/>
          </w:tcPr>
          <w:p w:rsidR="003A7C45" w:rsidRPr="00D60303" w:rsidRDefault="003A7C45" w:rsidP="00D60303">
            <w:pPr>
              <w:tabs>
                <w:tab w:val="num" w:pos="935"/>
              </w:tabs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3A7C45" w:rsidTr="00D60303">
        <w:tblPrEx>
          <w:tblLook w:val="00A0"/>
        </w:tblPrEx>
        <w:trPr>
          <w:gridAfter w:val="1"/>
          <w:wAfter w:w="939" w:type="dxa"/>
        </w:trPr>
        <w:tc>
          <w:tcPr>
            <w:tcW w:w="5153" w:type="dxa"/>
          </w:tcPr>
          <w:p w:rsidR="003A7C45" w:rsidRPr="00D60303" w:rsidRDefault="003A7C45" w:rsidP="00D60303">
            <w:pPr>
              <w:tabs>
                <w:tab w:val="num" w:pos="93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  <w:gridSpan w:val="2"/>
          </w:tcPr>
          <w:p w:rsidR="003A7C45" w:rsidRPr="00D60303" w:rsidRDefault="003A7C45" w:rsidP="00D60303">
            <w:pPr>
              <w:tabs>
                <w:tab w:val="num" w:pos="935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3A7C45" w:rsidRPr="001F6F9B" w:rsidRDefault="003A7C45" w:rsidP="00FF5F34">
      <w:pPr>
        <w:tabs>
          <w:tab w:val="num" w:pos="935"/>
        </w:tabs>
        <w:ind w:left="561" w:hanging="561"/>
        <w:jc w:val="center"/>
        <w:rPr>
          <w:b/>
          <w:sz w:val="24"/>
          <w:szCs w:val="24"/>
          <w:lang w:val="ru-RU"/>
        </w:rPr>
      </w:pPr>
    </w:p>
    <w:p w:rsidR="003A7C45" w:rsidRPr="00E82B21" w:rsidRDefault="003A7C45" w:rsidP="004B5DB6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</w:t>
      </w:r>
      <w:r w:rsidRPr="00E82B21">
        <w:rPr>
          <w:sz w:val="24"/>
          <w:szCs w:val="24"/>
          <w:lang w:val="ru-RU"/>
        </w:rPr>
        <w:t>Приложение 1</w:t>
      </w:r>
    </w:p>
    <w:p w:rsidR="003A7C45" w:rsidRPr="00E82B21" w:rsidRDefault="003A7C45" w:rsidP="004B5DB6">
      <w:pPr>
        <w:ind w:firstLine="709"/>
        <w:jc w:val="right"/>
        <w:rPr>
          <w:sz w:val="24"/>
          <w:szCs w:val="24"/>
          <w:lang w:val="ru-RU"/>
        </w:rPr>
      </w:pPr>
      <w:r w:rsidRPr="00E82B21">
        <w:rPr>
          <w:sz w:val="24"/>
          <w:szCs w:val="24"/>
          <w:lang w:val="ru-RU"/>
        </w:rPr>
        <w:t>к  договору №__</w:t>
      </w:r>
      <w:r>
        <w:rPr>
          <w:sz w:val="24"/>
          <w:szCs w:val="24"/>
          <w:lang w:val="ru-RU"/>
        </w:rPr>
        <w:t>_____</w:t>
      </w:r>
      <w:r w:rsidRPr="00E82B21">
        <w:rPr>
          <w:sz w:val="24"/>
          <w:szCs w:val="24"/>
          <w:lang w:val="ru-RU"/>
        </w:rPr>
        <w:t>__ от "___"________20</w:t>
      </w:r>
      <w:r>
        <w:rPr>
          <w:sz w:val="24"/>
          <w:szCs w:val="24"/>
          <w:lang w:val="ru-RU"/>
        </w:rPr>
        <w:t>_</w:t>
      </w:r>
      <w:r w:rsidRPr="00E82B21">
        <w:rPr>
          <w:sz w:val="24"/>
          <w:szCs w:val="24"/>
          <w:lang w:val="ru-RU"/>
        </w:rPr>
        <w:t>__г.</w:t>
      </w:r>
    </w:p>
    <w:p w:rsidR="003A7C45" w:rsidRPr="00E82B21" w:rsidRDefault="003A7C45" w:rsidP="004B5DB6">
      <w:pPr>
        <w:ind w:firstLine="709"/>
        <w:jc w:val="right"/>
        <w:rPr>
          <w:sz w:val="24"/>
          <w:szCs w:val="24"/>
          <w:lang w:val="ru-RU"/>
        </w:rPr>
      </w:pPr>
    </w:p>
    <w:p w:rsidR="003A7C45" w:rsidRPr="00E82B21" w:rsidRDefault="003A7C45" w:rsidP="004B5DB6">
      <w:pPr>
        <w:ind w:firstLine="709"/>
        <w:jc w:val="right"/>
        <w:rPr>
          <w:sz w:val="24"/>
          <w:szCs w:val="24"/>
          <w:lang w:val="ru-RU"/>
        </w:rPr>
      </w:pPr>
    </w:p>
    <w:p w:rsidR="003A7C45" w:rsidRPr="00E82B21" w:rsidRDefault="003A7C45" w:rsidP="00676585">
      <w:pPr>
        <w:ind w:firstLine="709"/>
        <w:jc w:val="center"/>
        <w:rPr>
          <w:sz w:val="24"/>
          <w:szCs w:val="24"/>
          <w:lang w:val="ru-RU"/>
        </w:rPr>
      </w:pPr>
      <w:r w:rsidRPr="00E82B21">
        <w:rPr>
          <w:sz w:val="24"/>
          <w:szCs w:val="24"/>
          <w:lang w:val="ru-RU"/>
        </w:rPr>
        <w:t xml:space="preserve">Список студентов </w:t>
      </w:r>
    </w:p>
    <w:p w:rsidR="003A7C45" w:rsidRPr="00E82B21" w:rsidRDefault="003A7C45" w:rsidP="00676585">
      <w:pPr>
        <w:ind w:firstLine="709"/>
        <w:jc w:val="center"/>
        <w:rPr>
          <w:sz w:val="24"/>
          <w:szCs w:val="24"/>
          <w:lang w:val="ru-RU"/>
        </w:rPr>
      </w:pPr>
    </w:p>
    <w:tbl>
      <w:tblPr>
        <w:tblW w:w="110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822"/>
        <w:gridCol w:w="664"/>
        <w:gridCol w:w="2434"/>
        <w:gridCol w:w="848"/>
        <w:gridCol w:w="2382"/>
        <w:gridCol w:w="268"/>
        <w:gridCol w:w="25"/>
      </w:tblGrid>
      <w:tr w:rsidR="003A7C45" w:rsidRPr="00D356E2" w:rsidTr="00E82B21">
        <w:trPr>
          <w:trHeight w:val="742"/>
        </w:trPr>
        <w:tc>
          <w:tcPr>
            <w:tcW w:w="568" w:type="dxa"/>
          </w:tcPr>
          <w:p w:rsidR="003A7C45" w:rsidRPr="00E82B21" w:rsidRDefault="003A7C45" w:rsidP="00E82B21">
            <w:pPr>
              <w:rPr>
                <w:sz w:val="24"/>
                <w:szCs w:val="24"/>
              </w:rPr>
            </w:pPr>
            <w:r w:rsidRPr="00E82B21">
              <w:rPr>
                <w:sz w:val="24"/>
                <w:szCs w:val="24"/>
                <w:lang w:val="ru-RU"/>
              </w:rPr>
              <w:t xml:space="preserve">№ </w:t>
            </w:r>
            <w:r w:rsidRPr="00E82B21">
              <w:rPr>
                <w:sz w:val="24"/>
                <w:szCs w:val="24"/>
              </w:rPr>
              <w:t>п/п</w:t>
            </w:r>
          </w:p>
        </w:tc>
        <w:tc>
          <w:tcPr>
            <w:tcW w:w="3836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  <w:r w:rsidRPr="00E82B21">
              <w:rPr>
                <w:sz w:val="24"/>
                <w:szCs w:val="24"/>
                <w:lang w:val="ru-RU"/>
              </w:rPr>
              <w:t>Ф.И.О. студента</w:t>
            </w:r>
          </w:p>
        </w:tc>
        <w:tc>
          <w:tcPr>
            <w:tcW w:w="3109" w:type="dxa"/>
            <w:gridSpan w:val="2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  <w:r w:rsidRPr="00E82B21">
              <w:rPr>
                <w:sz w:val="24"/>
                <w:szCs w:val="24"/>
              </w:rPr>
              <w:t xml:space="preserve">Наименование </w:t>
            </w:r>
            <w:r w:rsidRPr="00E82B21">
              <w:rPr>
                <w:sz w:val="24"/>
                <w:szCs w:val="24"/>
                <w:lang w:val="ru-RU"/>
              </w:rPr>
              <w:t>направления подготовки (</w:t>
            </w:r>
            <w:r w:rsidRPr="00E82B21">
              <w:rPr>
                <w:sz w:val="24"/>
                <w:szCs w:val="24"/>
              </w:rPr>
              <w:t>специальности</w:t>
            </w:r>
            <w:r w:rsidRPr="00E82B21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851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  <w:r w:rsidRPr="00E82B21">
              <w:rPr>
                <w:sz w:val="24"/>
                <w:szCs w:val="24"/>
                <w:lang w:val="ru-RU"/>
              </w:rPr>
              <w:t>Курс</w:t>
            </w:r>
          </w:p>
        </w:tc>
        <w:tc>
          <w:tcPr>
            <w:tcW w:w="2646" w:type="dxa"/>
            <w:gridSpan w:val="3"/>
          </w:tcPr>
          <w:p w:rsidR="003A7C45" w:rsidRPr="00E82B21" w:rsidRDefault="003A7C45" w:rsidP="008F471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Ф.И.О. руководителя от к</w:t>
            </w:r>
            <w:r w:rsidRPr="00E82B21">
              <w:rPr>
                <w:sz w:val="24"/>
                <w:szCs w:val="24"/>
                <w:lang w:val="ru-RU"/>
              </w:rPr>
              <w:t>афедр</w:t>
            </w:r>
            <w:r>
              <w:rPr>
                <w:sz w:val="24"/>
                <w:szCs w:val="24"/>
                <w:lang w:val="ru-RU"/>
              </w:rPr>
              <w:t>ы</w:t>
            </w:r>
          </w:p>
        </w:tc>
      </w:tr>
      <w:tr w:rsidR="003A7C45" w:rsidRPr="00E82B21" w:rsidTr="00E82B21">
        <w:trPr>
          <w:cantSplit/>
          <w:trHeight w:val="241"/>
        </w:trPr>
        <w:tc>
          <w:tcPr>
            <w:tcW w:w="568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  <w:r w:rsidRPr="00E82B21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3836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</w:tr>
      <w:tr w:rsidR="003A7C45" w:rsidRPr="00E82B21" w:rsidTr="00E82B21">
        <w:trPr>
          <w:cantSplit/>
          <w:trHeight w:val="241"/>
        </w:trPr>
        <w:tc>
          <w:tcPr>
            <w:tcW w:w="568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  <w:r w:rsidRPr="00E82B21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3836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</w:tr>
      <w:tr w:rsidR="003A7C45" w:rsidRPr="00E82B21" w:rsidTr="00E82B21">
        <w:trPr>
          <w:cantSplit/>
          <w:trHeight w:val="241"/>
        </w:trPr>
        <w:tc>
          <w:tcPr>
            <w:tcW w:w="568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  <w:r w:rsidRPr="00E82B21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3836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</w:tr>
      <w:tr w:rsidR="003A7C45" w:rsidRPr="00E82B21" w:rsidTr="00E82B21">
        <w:trPr>
          <w:cantSplit/>
          <w:trHeight w:val="241"/>
        </w:trPr>
        <w:tc>
          <w:tcPr>
            <w:tcW w:w="568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  <w:r w:rsidRPr="00E82B21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3836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</w:tr>
      <w:tr w:rsidR="003A7C45" w:rsidRPr="00E82B21" w:rsidTr="00E82B21">
        <w:trPr>
          <w:cantSplit/>
          <w:trHeight w:val="241"/>
        </w:trPr>
        <w:tc>
          <w:tcPr>
            <w:tcW w:w="568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  <w:r w:rsidRPr="00E82B21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3836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</w:tr>
      <w:tr w:rsidR="003A7C45" w:rsidRPr="00E82B21" w:rsidTr="00E82B21">
        <w:trPr>
          <w:cantSplit/>
          <w:trHeight w:val="241"/>
        </w:trPr>
        <w:tc>
          <w:tcPr>
            <w:tcW w:w="568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  <w:r w:rsidRPr="00E82B21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3836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</w:tr>
      <w:tr w:rsidR="003A7C45" w:rsidRPr="00E82B21" w:rsidTr="00E82B21">
        <w:trPr>
          <w:trHeight w:val="295"/>
        </w:trPr>
        <w:tc>
          <w:tcPr>
            <w:tcW w:w="568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  <w:r w:rsidRPr="00E82B21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3836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</w:tr>
      <w:tr w:rsidR="003A7C45" w:rsidRPr="00E82B21" w:rsidTr="00E82B21">
        <w:trPr>
          <w:trHeight w:val="282"/>
        </w:trPr>
        <w:tc>
          <w:tcPr>
            <w:tcW w:w="568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  <w:r w:rsidRPr="00E82B21"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3836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A7C45" w:rsidRPr="00E82B21" w:rsidRDefault="003A7C45" w:rsidP="00627D4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09" w:type="dxa"/>
            <w:gridSpan w:val="2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3A7C45" w:rsidRPr="00E82B21" w:rsidRDefault="003A7C45" w:rsidP="00627D4B">
            <w:pPr>
              <w:jc w:val="center"/>
              <w:rPr>
                <w:sz w:val="24"/>
                <w:szCs w:val="24"/>
              </w:rPr>
            </w:pPr>
          </w:p>
        </w:tc>
      </w:tr>
      <w:tr w:rsidR="003A7C45" w:rsidRPr="00E82B21" w:rsidTr="00D603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gridAfter w:val="2"/>
          <w:wAfter w:w="294" w:type="dxa"/>
        </w:trPr>
        <w:tc>
          <w:tcPr>
            <w:tcW w:w="5070" w:type="dxa"/>
            <w:gridSpan w:val="3"/>
          </w:tcPr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684" w:type="dxa"/>
            <w:gridSpan w:val="3"/>
          </w:tcPr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A7C45" w:rsidRPr="00E82B21" w:rsidTr="00D603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gridAfter w:val="2"/>
          <w:wAfter w:w="294" w:type="dxa"/>
        </w:trPr>
        <w:tc>
          <w:tcPr>
            <w:tcW w:w="5070" w:type="dxa"/>
            <w:gridSpan w:val="3"/>
          </w:tcPr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684" w:type="dxa"/>
            <w:gridSpan w:val="3"/>
          </w:tcPr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A7C45" w:rsidRPr="00E82B21" w:rsidTr="00D603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gridAfter w:val="2"/>
          <w:wAfter w:w="294" w:type="dxa"/>
        </w:trPr>
        <w:tc>
          <w:tcPr>
            <w:tcW w:w="5070" w:type="dxa"/>
            <w:gridSpan w:val="3"/>
          </w:tcPr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684" w:type="dxa"/>
            <w:gridSpan w:val="3"/>
          </w:tcPr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A7C45" w:rsidRPr="00D356E2" w:rsidTr="00D603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25" w:type="dxa"/>
        </w:trPr>
        <w:tc>
          <w:tcPr>
            <w:tcW w:w="11023" w:type="dxa"/>
            <w:gridSpan w:val="7"/>
          </w:tcPr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  <w:r w:rsidRPr="00D60303">
              <w:rPr>
                <w:sz w:val="24"/>
                <w:szCs w:val="24"/>
                <w:lang w:val="ru-RU"/>
              </w:rPr>
              <w:t>Руководитель практики от Университета _____________________/_______________________________</w:t>
            </w: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  <w:r w:rsidRPr="00D60303">
              <w:rPr>
                <w:sz w:val="24"/>
                <w:szCs w:val="24"/>
                <w:lang w:val="ru-RU"/>
              </w:rPr>
              <w:t xml:space="preserve">Руководитель практики от </w:t>
            </w:r>
          </w:p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  <w:r w:rsidRPr="00D60303">
              <w:rPr>
                <w:sz w:val="24"/>
                <w:szCs w:val="24"/>
                <w:lang w:val="ru-RU"/>
              </w:rPr>
              <w:t>Предприятие, Учреждение, Организация_____________________/_______________________________</w:t>
            </w:r>
          </w:p>
        </w:tc>
      </w:tr>
      <w:tr w:rsidR="003A7C45" w:rsidRPr="00D356E2" w:rsidTr="00D603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25" w:type="dxa"/>
        </w:trPr>
        <w:tc>
          <w:tcPr>
            <w:tcW w:w="11023" w:type="dxa"/>
            <w:gridSpan w:val="7"/>
          </w:tcPr>
          <w:p w:rsidR="003A7C45" w:rsidRPr="00D60303" w:rsidRDefault="003A7C45" w:rsidP="00D60303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3A7C45" w:rsidRPr="00E82B21" w:rsidRDefault="003A7C45" w:rsidP="00FF5F34">
      <w:pPr>
        <w:jc w:val="both"/>
        <w:rPr>
          <w:sz w:val="24"/>
          <w:szCs w:val="24"/>
          <w:lang w:val="ru-RU"/>
        </w:rPr>
      </w:pPr>
    </w:p>
    <w:sectPr w:rsidR="003A7C45" w:rsidRPr="00E82B21" w:rsidSect="00FA655B">
      <w:pgSz w:w="12240" w:h="15840" w:code="1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18E8"/>
    <w:multiLevelType w:val="multilevel"/>
    <w:tmpl w:val="4E8A67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4C94406"/>
    <w:multiLevelType w:val="multilevel"/>
    <w:tmpl w:val="4E8A67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F5F5912"/>
    <w:multiLevelType w:val="hybridMultilevel"/>
    <w:tmpl w:val="C69619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6D60E7D"/>
    <w:multiLevelType w:val="multilevel"/>
    <w:tmpl w:val="FBC2DFF6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3FC11542"/>
    <w:multiLevelType w:val="multilevel"/>
    <w:tmpl w:val="8C923AC2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43597B53"/>
    <w:multiLevelType w:val="hybridMultilevel"/>
    <w:tmpl w:val="C0C49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A56CDA"/>
    <w:multiLevelType w:val="multilevel"/>
    <w:tmpl w:val="4E8A67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48687B77"/>
    <w:multiLevelType w:val="multilevel"/>
    <w:tmpl w:val="8C923AC2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4B8A3FAB"/>
    <w:multiLevelType w:val="multilevel"/>
    <w:tmpl w:val="8B805A1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55921916"/>
    <w:multiLevelType w:val="multilevel"/>
    <w:tmpl w:val="203CF26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578D742E"/>
    <w:multiLevelType w:val="multilevel"/>
    <w:tmpl w:val="9C0CEF5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5D15282A"/>
    <w:multiLevelType w:val="multilevel"/>
    <w:tmpl w:val="22C2D1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8"/>
  </w:num>
  <w:num w:numId="9">
    <w:abstractNumId w:val="11"/>
  </w:num>
  <w:num w:numId="10">
    <w:abstractNumId w:val="1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87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C59"/>
    <w:rsid w:val="00016C72"/>
    <w:rsid w:val="00030078"/>
    <w:rsid w:val="00046C0A"/>
    <w:rsid w:val="00070A0B"/>
    <w:rsid w:val="000E78EE"/>
    <w:rsid w:val="00114AFF"/>
    <w:rsid w:val="00185F0B"/>
    <w:rsid w:val="001972E5"/>
    <w:rsid w:val="001F07A7"/>
    <w:rsid w:val="001F6F9B"/>
    <w:rsid w:val="0023390E"/>
    <w:rsid w:val="00262083"/>
    <w:rsid w:val="00267BA2"/>
    <w:rsid w:val="002978E1"/>
    <w:rsid w:val="002C34B9"/>
    <w:rsid w:val="002E1525"/>
    <w:rsid w:val="002E2768"/>
    <w:rsid w:val="00332EA8"/>
    <w:rsid w:val="00352731"/>
    <w:rsid w:val="00393EA3"/>
    <w:rsid w:val="003A7C45"/>
    <w:rsid w:val="003D05F9"/>
    <w:rsid w:val="004012AB"/>
    <w:rsid w:val="004049E9"/>
    <w:rsid w:val="0043042A"/>
    <w:rsid w:val="00443DB2"/>
    <w:rsid w:val="00466E12"/>
    <w:rsid w:val="00485C4E"/>
    <w:rsid w:val="004B5DB6"/>
    <w:rsid w:val="005001C5"/>
    <w:rsid w:val="0051554C"/>
    <w:rsid w:val="005158F7"/>
    <w:rsid w:val="00521C48"/>
    <w:rsid w:val="00543A4B"/>
    <w:rsid w:val="00564D15"/>
    <w:rsid w:val="005A25B6"/>
    <w:rsid w:val="005B230D"/>
    <w:rsid w:val="005C1B85"/>
    <w:rsid w:val="005C25CB"/>
    <w:rsid w:val="005D2425"/>
    <w:rsid w:val="00627D4B"/>
    <w:rsid w:val="006477CA"/>
    <w:rsid w:val="00676585"/>
    <w:rsid w:val="006812FA"/>
    <w:rsid w:val="006868BC"/>
    <w:rsid w:val="00693890"/>
    <w:rsid w:val="006C1C2C"/>
    <w:rsid w:val="006D1BB8"/>
    <w:rsid w:val="006E15EE"/>
    <w:rsid w:val="0070195B"/>
    <w:rsid w:val="00714B38"/>
    <w:rsid w:val="00716351"/>
    <w:rsid w:val="00734911"/>
    <w:rsid w:val="007563CE"/>
    <w:rsid w:val="00767014"/>
    <w:rsid w:val="007A53B1"/>
    <w:rsid w:val="007A5D90"/>
    <w:rsid w:val="007B1819"/>
    <w:rsid w:val="007B3311"/>
    <w:rsid w:val="007B4456"/>
    <w:rsid w:val="007D145C"/>
    <w:rsid w:val="00822DE1"/>
    <w:rsid w:val="00827969"/>
    <w:rsid w:val="008343B0"/>
    <w:rsid w:val="00842064"/>
    <w:rsid w:val="00864B48"/>
    <w:rsid w:val="008A0DBA"/>
    <w:rsid w:val="008A3AC8"/>
    <w:rsid w:val="008F4715"/>
    <w:rsid w:val="008F6113"/>
    <w:rsid w:val="009034E7"/>
    <w:rsid w:val="00925405"/>
    <w:rsid w:val="009622F2"/>
    <w:rsid w:val="0096585A"/>
    <w:rsid w:val="009661EA"/>
    <w:rsid w:val="00974608"/>
    <w:rsid w:val="00974735"/>
    <w:rsid w:val="009845EF"/>
    <w:rsid w:val="00990F11"/>
    <w:rsid w:val="00994147"/>
    <w:rsid w:val="009D5114"/>
    <w:rsid w:val="009E72B2"/>
    <w:rsid w:val="009F73AF"/>
    <w:rsid w:val="00A00602"/>
    <w:rsid w:val="00A05077"/>
    <w:rsid w:val="00A16B3F"/>
    <w:rsid w:val="00A23E15"/>
    <w:rsid w:val="00A26C92"/>
    <w:rsid w:val="00A30202"/>
    <w:rsid w:val="00A673CA"/>
    <w:rsid w:val="00A844C7"/>
    <w:rsid w:val="00AB2F2E"/>
    <w:rsid w:val="00B250F6"/>
    <w:rsid w:val="00B30ED1"/>
    <w:rsid w:val="00B4690B"/>
    <w:rsid w:val="00B50306"/>
    <w:rsid w:val="00B625C7"/>
    <w:rsid w:val="00BB49B4"/>
    <w:rsid w:val="00BF09B7"/>
    <w:rsid w:val="00C02189"/>
    <w:rsid w:val="00C1153C"/>
    <w:rsid w:val="00C23252"/>
    <w:rsid w:val="00C46CF6"/>
    <w:rsid w:val="00C55608"/>
    <w:rsid w:val="00C809B2"/>
    <w:rsid w:val="00C836A3"/>
    <w:rsid w:val="00C83F1E"/>
    <w:rsid w:val="00C84B6A"/>
    <w:rsid w:val="00C94789"/>
    <w:rsid w:val="00CA415D"/>
    <w:rsid w:val="00CC1C5C"/>
    <w:rsid w:val="00CC44A2"/>
    <w:rsid w:val="00CD5510"/>
    <w:rsid w:val="00CF18B3"/>
    <w:rsid w:val="00D129B8"/>
    <w:rsid w:val="00D356E2"/>
    <w:rsid w:val="00D37D6D"/>
    <w:rsid w:val="00D60303"/>
    <w:rsid w:val="00D61C59"/>
    <w:rsid w:val="00D640CA"/>
    <w:rsid w:val="00D75DFE"/>
    <w:rsid w:val="00D85CFA"/>
    <w:rsid w:val="00D94F56"/>
    <w:rsid w:val="00DB73F2"/>
    <w:rsid w:val="00DD6DFD"/>
    <w:rsid w:val="00E11028"/>
    <w:rsid w:val="00E2599B"/>
    <w:rsid w:val="00E345C1"/>
    <w:rsid w:val="00E348EA"/>
    <w:rsid w:val="00E357B5"/>
    <w:rsid w:val="00E3622F"/>
    <w:rsid w:val="00E52A14"/>
    <w:rsid w:val="00E65DAC"/>
    <w:rsid w:val="00E82B21"/>
    <w:rsid w:val="00EA250B"/>
    <w:rsid w:val="00EC2E28"/>
    <w:rsid w:val="00EF3BF8"/>
    <w:rsid w:val="00F01FA9"/>
    <w:rsid w:val="00F40E54"/>
    <w:rsid w:val="00F52B29"/>
    <w:rsid w:val="00F67E61"/>
    <w:rsid w:val="00F80AFC"/>
    <w:rsid w:val="00FA655B"/>
    <w:rsid w:val="00FE36D0"/>
    <w:rsid w:val="00FF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0CA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747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57A"/>
    <w:rPr>
      <w:sz w:val="0"/>
      <w:szCs w:val="0"/>
      <w:lang w:val="en-US" w:eastAsia="en-US"/>
    </w:rPr>
  </w:style>
  <w:style w:type="table" w:styleId="TableGrid">
    <w:name w:val="Table Grid"/>
    <w:basedOn w:val="TableNormal"/>
    <w:uiPriority w:val="99"/>
    <w:rsid w:val="007B18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F5F34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543A4B"/>
    <w:pPr>
      <w:ind w:firstLine="360"/>
      <w:jc w:val="both"/>
    </w:pPr>
    <w:rPr>
      <w:szCs w:val="20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43A4B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5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933</Words>
  <Characters>5320</Characters>
  <Application>Microsoft Office Outlook</Application>
  <DocSecurity>0</DocSecurity>
  <Lines>0</Lines>
  <Paragraphs>0</Paragraphs>
  <ScaleCrop>false</ScaleCrop>
  <Company>БашГУ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</dc:title>
  <dc:subject/>
  <dc:creator>1</dc:creator>
  <cp:keywords/>
  <dc:description/>
  <cp:lastModifiedBy>user</cp:lastModifiedBy>
  <cp:revision>2</cp:revision>
  <cp:lastPrinted>2014-11-07T06:03:00Z</cp:lastPrinted>
  <dcterms:created xsi:type="dcterms:W3CDTF">2018-03-23T05:49:00Z</dcterms:created>
  <dcterms:modified xsi:type="dcterms:W3CDTF">2018-03-23T05:49:00Z</dcterms:modified>
</cp:coreProperties>
</file>